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2FA6" w:rsidRDefault="003D2FA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OSEWALESTRE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29652F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="0029652F">
        <w:rPr>
          <w:rFonts w:ascii="Times New Roman" w:hAnsi="Times New Roman" w:cs="Times New Roman"/>
          <w:sz w:val="24"/>
          <w:szCs w:val="24"/>
        </w:rPr>
        <w:t>fl.1418)</w:t>
      </w:r>
    </w:p>
    <w:p w:rsidR="0029652F" w:rsidRDefault="002965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Rector of Stretton. Acolyte.</w:t>
      </w:r>
    </w:p>
    <w:p w:rsidR="0029652F" w:rsidRDefault="002965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52F" w:rsidRDefault="002965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52F" w:rsidRDefault="0029652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Aug.1418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granted letters </w:t>
      </w:r>
      <w:proofErr w:type="spellStart"/>
      <w:r>
        <w:rPr>
          <w:rFonts w:ascii="Times New Roman" w:hAnsi="Times New Roman" w:cs="Times New Roman"/>
          <w:sz w:val="24"/>
          <w:szCs w:val="24"/>
        </w:rPr>
        <w:t>dismissory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to all the sacred orders.</w:t>
      </w:r>
    </w:p>
    <w:p w:rsidR="0029652F" w:rsidRDefault="0029652F" w:rsidP="002965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(“Register of Edmund Lacy, Bishop of Hereford 1417-20, part 4 p.121)</w:t>
      </w:r>
    </w:p>
    <w:p w:rsidR="0029652F" w:rsidRDefault="0029652F" w:rsidP="002965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52F" w:rsidRDefault="0029652F" w:rsidP="0029652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9652F" w:rsidRPr="003D2FA6" w:rsidRDefault="0029652F" w:rsidP="0029652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March 2016</w:t>
      </w:r>
      <w:bookmarkStart w:id="0" w:name="_GoBack"/>
      <w:bookmarkEnd w:id="0"/>
    </w:p>
    <w:sectPr w:rsidR="0029652F" w:rsidRPr="003D2FA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2FA6" w:rsidRDefault="003D2FA6" w:rsidP="00E71FC3">
      <w:pPr>
        <w:spacing w:after="0" w:line="240" w:lineRule="auto"/>
      </w:pPr>
      <w:r>
        <w:separator/>
      </w:r>
    </w:p>
  </w:endnote>
  <w:endnote w:type="continuationSeparator" w:id="0">
    <w:p w:rsidR="003D2FA6" w:rsidRDefault="003D2FA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2FA6" w:rsidRPr="00E71FC3" w:rsidRDefault="003D2FA6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2FA6" w:rsidRDefault="003D2FA6" w:rsidP="00E71FC3">
      <w:pPr>
        <w:spacing w:after="0" w:line="240" w:lineRule="auto"/>
      </w:pPr>
      <w:r>
        <w:separator/>
      </w:r>
    </w:p>
  </w:footnote>
  <w:footnote w:type="continuationSeparator" w:id="0">
    <w:p w:rsidR="003D2FA6" w:rsidRDefault="003D2FA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FA6"/>
    <w:rsid w:val="0029652F"/>
    <w:rsid w:val="003D2FA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BB0136"/>
  <w15:chartTrackingRefBased/>
  <w15:docId w15:val="{CE66327A-2AE1-47FA-8094-8FB19EECF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88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2016-03-06T18:05:00Z</dcterms:created>
  <dcterms:modified xsi:type="dcterms:W3CDTF">2016-03-06T19:33:00Z</dcterms:modified>
</cp:coreProperties>
</file>